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65D1190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12469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6E30C6B9" w:rsidR="008D329F" w:rsidRPr="008124E6" w:rsidRDefault="008D329F" w:rsidP="008124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8124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2639A3"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Ροόμετρο μηχανικό </w:t>
            </w:r>
            <w:r w:rsidR="002639A3">
              <w:rPr>
                <w:rFonts w:ascii="Roboto" w:hAnsi="Roboto"/>
                <w:color w:val="333333"/>
                <w:sz w:val="16"/>
                <w:szCs w:val="16"/>
              </w:rPr>
              <w:t>Mini</w:t>
            </w:r>
            <w:r w:rsidR="002639A3"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r w:rsidR="002639A3">
              <w:rPr>
                <w:rFonts w:ascii="Roboto" w:hAnsi="Roboto"/>
                <w:color w:val="333333"/>
                <w:sz w:val="16"/>
                <w:szCs w:val="16"/>
              </w:rPr>
              <w:t>Wright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46DFB83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0FDD8E0" w14:textId="77777777" w:rsidR="002639A3" w:rsidRDefault="002639A3" w:rsidP="002639A3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r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Ροόμετρο μηχανικό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Mini</w:t>
            </w:r>
            <w:r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Wright</w:t>
            </w:r>
            <w:r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. μηχανική συσκευή καταγραφής </w:t>
            </w:r>
            <w:proofErr w:type="spellStart"/>
            <w:r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εκπνευστικής</w:t>
            </w:r>
            <w:proofErr w:type="spellEnd"/>
            <w:r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ροής για παιδιά.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Δι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αθέτει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λογ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αριθμική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κλίμμ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ακα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με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εύρος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μετρήσεων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60-400 lit/min</w:t>
            </w:r>
          </w:p>
          <w:p w14:paraId="5D2D01F7" w14:textId="53DA465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34689BF7" w:rsidR="008D329F" w:rsidRPr="008D329F" w:rsidRDefault="008124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43813F49" w:rsidR="008D329F" w:rsidRPr="008124E6" w:rsidRDefault="008124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C40B4"/>
    <w:rsid w:val="000E333F"/>
    <w:rsid w:val="00115F5C"/>
    <w:rsid w:val="00166FA0"/>
    <w:rsid w:val="001D6594"/>
    <w:rsid w:val="00240B8E"/>
    <w:rsid w:val="0024151E"/>
    <w:rsid w:val="002639A3"/>
    <w:rsid w:val="002C5B52"/>
    <w:rsid w:val="002E111A"/>
    <w:rsid w:val="00483071"/>
    <w:rsid w:val="00601FB8"/>
    <w:rsid w:val="00772D19"/>
    <w:rsid w:val="007C3968"/>
    <w:rsid w:val="008124E6"/>
    <w:rsid w:val="00860B02"/>
    <w:rsid w:val="008D329F"/>
    <w:rsid w:val="009A6F68"/>
    <w:rsid w:val="00A2250D"/>
    <w:rsid w:val="00A24C38"/>
    <w:rsid w:val="00A432FE"/>
    <w:rsid w:val="00A72F40"/>
    <w:rsid w:val="00AE4F97"/>
    <w:rsid w:val="00B42BCD"/>
    <w:rsid w:val="00B94951"/>
    <w:rsid w:val="00C12469"/>
    <w:rsid w:val="00D43DFD"/>
    <w:rsid w:val="00D87C60"/>
    <w:rsid w:val="00E7025B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370FA2A6</Template>
  <TotalTime>0</TotalTime>
  <Pages>1</Pages>
  <Words>57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2025-11-06T12:50:00Z</dcterms:created>
  <dcterms:modified xsi:type="dcterms:W3CDTF">2025-11-20T12:47:00Z</dcterms:modified>
</cp:coreProperties>
</file>